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35C612" w14:textId="04942DF8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EB6AB6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12FC9954" w14:textId="77777777" w:rsidR="00255C5C" w:rsidRDefault="00255C5C" w:rsidP="00255C5C"/>
    <w:p w14:paraId="7F92D77F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3F6214E1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30C7CB63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7BD27206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536D40F2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21616BFE" w14:textId="77777777" w:rsidR="00971E32" w:rsidRDefault="00971E32" w:rsidP="00255C5C">
      <w:pPr>
        <w:spacing w:line="312" w:lineRule="auto"/>
        <w:rPr>
          <w:rFonts w:cs="Tahoma"/>
        </w:rPr>
      </w:pPr>
    </w:p>
    <w:p w14:paraId="3178AE37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3095EE5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7DC03DA2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41BA7139" w14:textId="77777777" w:rsidTr="00760F28">
        <w:tc>
          <w:tcPr>
            <w:tcW w:w="2518" w:type="dxa"/>
          </w:tcPr>
          <w:p w14:paraId="298A588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B72E4A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494CFC0E" w14:textId="77777777" w:rsidTr="00760F28">
        <w:tc>
          <w:tcPr>
            <w:tcW w:w="2518" w:type="dxa"/>
          </w:tcPr>
          <w:p w14:paraId="2896650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CAECF2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6A783E3C" w14:textId="77777777" w:rsidTr="00760F28">
        <w:tc>
          <w:tcPr>
            <w:tcW w:w="2518" w:type="dxa"/>
          </w:tcPr>
          <w:p w14:paraId="296E8179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0F69D760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6D88653B" w14:textId="77777777" w:rsidTr="00760F28">
        <w:tc>
          <w:tcPr>
            <w:tcW w:w="2518" w:type="dxa"/>
          </w:tcPr>
          <w:p w14:paraId="21F88520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5617E3B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24A082A5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93"/>
        <w:gridCol w:w="709"/>
        <w:gridCol w:w="5860"/>
      </w:tblGrid>
      <w:tr w:rsidR="0035640A" w14:paraId="475EF479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3CC0B14F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52C816C3" w14:textId="77777777" w:rsidTr="0035640A">
        <w:tc>
          <w:tcPr>
            <w:tcW w:w="2518" w:type="dxa"/>
          </w:tcPr>
          <w:p w14:paraId="20D5987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3D46737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  <w:tr w:rsidR="0035640A" w14:paraId="698FD407" w14:textId="77777777" w:rsidTr="0035640A">
        <w:tc>
          <w:tcPr>
            <w:tcW w:w="2518" w:type="dxa"/>
          </w:tcPr>
          <w:p w14:paraId="611E06B6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57F4661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55FD180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DC60AAD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75EE34B1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41946B89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4A7F6E47" w14:textId="77777777" w:rsidTr="00760F28">
        <w:tc>
          <w:tcPr>
            <w:tcW w:w="2518" w:type="dxa"/>
          </w:tcPr>
          <w:p w14:paraId="4E6866E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640AED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A5F964A" w14:textId="77777777" w:rsidTr="00760F28">
        <w:tc>
          <w:tcPr>
            <w:tcW w:w="2518" w:type="dxa"/>
          </w:tcPr>
          <w:p w14:paraId="15B6784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431178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7102E2F" w14:textId="77777777" w:rsidTr="00760F28">
        <w:tc>
          <w:tcPr>
            <w:tcW w:w="2518" w:type="dxa"/>
          </w:tcPr>
          <w:p w14:paraId="00157A5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3030CD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53B1CE1" w14:textId="77777777" w:rsidTr="00760F28">
        <w:tc>
          <w:tcPr>
            <w:tcW w:w="2518" w:type="dxa"/>
          </w:tcPr>
          <w:p w14:paraId="02C88A49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26DB16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7CF9C28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6DA62ED7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22A6A21E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545C567D" w14:textId="77777777" w:rsidTr="00662CDC">
        <w:tc>
          <w:tcPr>
            <w:tcW w:w="2518" w:type="dxa"/>
          </w:tcPr>
          <w:p w14:paraId="1B5FD50F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67D6A1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F833368" w14:textId="77777777" w:rsidTr="00662CDC">
        <w:tc>
          <w:tcPr>
            <w:tcW w:w="2518" w:type="dxa"/>
          </w:tcPr>
          <w:p w14:paraId="756EDA97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8C4C34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4C3E3D5" w14:textId="77777777" w:rsidTr="00662CDC">
        <w:tc>
          <w:tcPr>
            <w:tcW w:w="2518" w:type="dxa"/>
          </w:tcPr>
          <w:p w14:paraId="17580FB9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85FF84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D0D4699" w14:textId="77777777" w:rsidTr="00662CDC">
        <w:tc>
          <w:tcPr>
            <w:tcW w:w="2518" w:type="dxa"/>
          </w:tcPr>
          <w:p w14:paraId="6A080C69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1D1148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A6A168A" w14:textId="77777777" w:rsidTr="00662CDC">
        <w:tc>
          <w:tcPr>
            <w:tcW w:w="2518" w:type="dxa"/>
          </w:tcPr>
          <w:p w14:paraId="615A475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F6F42FF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FFB30A2" w14:textId="77777777" w:rsidTr="00662CDC">
        <w:tc>
          <w:tcPr>
            <w:tcW w:w="2518" w:type="dxa"/>
          </w:tcPr>
          <w:p w14:paraId="62EF872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A21711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A200707" w14:textId="77777777" w:rsidTr="00662CDC">
        <w:tc>
          <w:tcPr>
            <w:tcW w:w="2518" w:type="dxa"/>
          </w:tcPr>
          <w:p w14:paraId="328564B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27553E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9BA7009" w14:textId="77777777" w:rsidR="00991EC5" w:rsidRDefault="00991EC5" w:rsidP="00255C5C">
      <w:pPr>
        <w:spacing w:line="312" w:lineRule="auto"/>
        <w:rPr>
          <w:rFonts w:cs="Tahoma"/>
        </w:rPr>
      </w:pPr>
    </w:p>
    <w:p w14:paraId="7068D099" w14:textId="77777777" w:rsidR="00991EC5" w:rsidRDefault="00991EC5" w:rsidP="00991EC5">
      <w:r>
        <w:br w:type="page"/>
      </w:r>
    </w:p>
    <w:p w14:paraId="00177ACB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4B1D08EF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1FCE5EF1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57CEAF4C" w14:textId="77777777" w:rsidTr="00D753BB">
        <w:tc>
          <w:tcPr>
            <w:tcW w:w="2518" w:type="dxa"/>
          </w:tcPr>
          <w:p w14:paraId="33ECA7F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18F3B0B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5612CDD1" w14:textId="77777777" w:rsidTr="00D753BB">
        <w:tc>
          <w:tcPr>
            <w:tcW w:w="2518" w:type="dxa"/>
          </w:tcPr>
          <w:p w14:paraId="2F27E28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8295E49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4BBB5FEC" w14:textId="77777777" w:rsidTr="00D753BB">
        <w:tc>
          <w:tcPr>
            <w:tcW w:w="2518" w:type="dxa"/>
          </w:tcPr>
          <w:p w14:paraId="2A6EA6B7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71FE8183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4FCC6E2D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6E5BB8C6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42A168C9" w14:textId="77777777" w:rsidTr="00D753BB">
        <w:tc>
          <w:tcPr>
            <w:tcW w:w="2518" w:type="dxa"/>
          </w:tcPr>
          <w:p w14:paraId="70ABA410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3C1F35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876C888" w14:textId="77777777" w:rsidTr="00D753BB">
        <w:tc>
          <w:tcPr>
            <w:tcW w:w="2518" w:type="dxa"/>
          </w:tcPr>
          <w:p w14:paraId="453DBD7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C9B2F6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8B74DE4" w14:textId="77777777" w:rsidTr="00D753BB">
        <w:tc>
          <w:tcPr>
            <w:tcW w:w="2518" w:type="dxa"/>
          </w:tcPr>
          <w:p w14:paraId="1FF7C6C6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F916AB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B08B3C5" w14:textId="77777777" w:rsidTr="00D753BB">
        <w:tc>
          <w:tcPr>
            <w:tcW w:w="2518" w:type="dxa"/>
          </w:tcPr>
          <w:p w14:paraId="7B33D6DA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EC65DC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11BBE84" w14:textId="77777777" w:rsidTr="00D753BB">
        <w:tc>
          <w:tcPr>
            <w:tcW w:w="2518" w:type="dxa"/>
          </w:tcPr>
          <w:p w14:paraId="47E57EE8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A426B5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E84284C" w14:textId="77777777" w:rsidTr="00D753BB">
        <w:tc>
          <w:tcPr>
            <w:tcW w:w="2518" w:type="dxa"/>
          </w:tcPr>
          <w:p w14:paraId="5068C1B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5DDC7BB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14C84CF" w14:textId="77777777" w:rsidTr="00D753BB">
        <w:tc>
          <w:tcPr>
            <w:tcW w:w="2518" w:type="dxa"/>
          </w:tcPr>
          <w:p w14:paraId="5F0AEA9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0D75E6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F8FBD50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7741AD6E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185E5DD0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5B77A222" w14:textId="77777777" w:rsidTr="00BE2E97">
        <w:tc>
          <w:tcPr>
            <w:tcW w:w="2518" w:type="dxa"/>
          </w:tcPr>
          <w:p w14:paraId="2DA74FF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06B4A70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A0E4B15" w14:textId="77777777" w:rsidTr="00BE2E97">
        <w:tc>
          <w:tcPr>
            <w:tcW w:w="2518" w:type="dxa"/>
          </w:tcPr>
          <w:p w14:paraId="1793EB3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20B34FEF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AD22DA3" w14:textId="77777777" w:rsidTr="00BE2E97">
        <w:tc>
          <w:tcPr>
            <w:tcW w:w="2518" w:type="dxa"/>
          </w:tcPr>
          <w:p w14:paraId="3163348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45E2047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88C278B" w14:textId="77777777" w:rsidTr="00BE2E97">
        <w:tc>
          <w:tcPr>
            <w:tcW w:w="2518" w:type="dxa"/>
          </w:tcPr>
          <w:p w14:paraId="3C2D88F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39ECB29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8A1DA30" w14:textId="77777777" w:rsidTr="00BE2E97">
        <w:tc>
          <w:tcPr>
            <w:tcW w:w="2518" w:type="dxa"/>
          </w:tcPr>
          <w:p w14:paraId="43D5CD6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7C367E7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19EEAC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811D36D" w14:textId="77777777" w:rsidTr="00BE2E97">
        <w:tc>
          <w:tcPr>
            <w:tcW w:w="2518" w:type="dxa"/>
          </w:tcPr>
          <w:p w14:paraId="543C53F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296E974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2AE697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EE8CF77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1"/>
        <w:gridCol w:w="5417"/>
        <w:gridCol w:w="1134"/>
      </w:tblGrid>
      <w:tr w:rsidR="00CF1589" w14:paraId="33DAA8E1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746C0462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6EF1230D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18A4BC49" w14:textId="77777777" w:rsidTr="00CF1589">
        <w:tc>
          <w:tcPr>
            <w:tcW w:w="2518" w:type="dxa"/>
          </w:tcPr>
          <w:p w14:paraId="668D7CA7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5CF4065B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reinigen kelders</w:t>
            </w:r>
          </w:p>
        </w:tc>
      </w:tr>
      <w:tr w:rsidR="00CF1589" w14:paraId="6109A314" w14:textId="77777777" w:rsidTr="00CF1589">
        <w:tc>
          <w:tcPr>
            <w:tcW w:w="2518" w:type="dxa"/>
          </w:tcPr>
          <w:p w14:paraId="02D7ED3A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30B48018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verontreinigd materiaal</w:t>
            </w:r>
          </w:p>
        </w:tc>
        <w:tc>
          <w:tcPr>
            <w:tcW w:w="1134" w:type="dxa"/>
          </w:tcPr>
          <w:p w14:paraId="17A2F124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8D4D674" w14:textId="77777777" w:rsidTr="00CF1589">
        <w:tc>
          <w:tcPr>
            <w:tcW w:w="2518" w:type="dxa"/>
          </w:tcPr>
          <w:p w14:paraId="49C22E86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397FB8FA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diepte kelder minimaal 8m</w:t>
            </w:r>
          </w:p>
        </w:tc>
        <w:tc>
          <w:tcPr>
            <w:tcW w:w="1134" w:type="dxa"/>
          </w:tcPr>
          <w:p w14:paraId="73E810AE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3BC8B3CF" w14:textId="77777777" w:rsidTr="00CF1589">
        <w:tc>
          <w:tcPr>
            <w:tcW w:w="2518" w:type="dxa"/>
          </w:tcPr>
          <w:p w14:paraId="0833E1B5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9668DC2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machinale uitvoering</w:t>
            </w:r>
          </w:p>
        </w:tc>
        <w:tc>
          <w:tcPr>
            <w:tcW w:w="1134" w:type="dxa"/>
          </w:tcPr>
          <w:p w14:paraId="7E591D5F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410148E9" w14:textId="77777777" w:rsidTr="00CF1589">
        <w:tc>
          <w:tcPr>
            <w:tcW w:w="2518" w:type="dxa"/>
          </w:tcPr>
          <w:p w14:paraId="1DA6CE10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233C08B1" w14:textId="77777777" w:rsidR="00CF1589" w:rsidRPr="008A71C4" w:rsidRDefault="008A71C4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Voorbeeld: n.v.t.</w:t>
            </w:r>
          </w:p>
        </w:tc>
        <w:tc>
          <w:tcPr>
            <w:tcW w:w="1134" w:type="dxa"/>
          </w:tcPr>
          <w:p w14:paraId="51262FB6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4D496DCC" w14:textId="77777777" w:rsidTr="007D1FC5">
        <w:tc>
          <w:tcPr>
            <w:tcW w:w="2518" w:type="dxa"/>
          </w:tcPr>
          <w:p w14:paraId="6956ECC8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46C6A23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5D0C1A3" w14:textId="77777777" w:rsidR="008A71C4" w:rsidRDefault="008A71C4" w:rsidP="00255C5C">
      <w:pPr>
        <w:spacing w:line="312" w:lineRule="auto"/>
        <w:rPr>
          <w:rFonts w:cs="Tahoma"/>
        </w:rPr>
      </w:pPr>
    </w:p>
    <w:p w14:paraId="14A17511" w14:textId="77777777" w:rsidR="008A71C4" w:rsidRDefault="008A71C4" w:rsidP="00255C5C">
      <w:pPr>
        <w:spacing w:line="312" w:lineRule="auto"/>
        <w:rPr>
          <w:rFonts w:cs="Tahoma"/>
        </w:rPr>
      </w:pPr>
    </w:p>
    <w:p w14:paraId="1114C167" w14:textId="77777777" w:rsidR="008A71C4" w:rsidRDefault="008A71C4" w:rsidP="00255C5C">
      <w:pPr>
        <w:spacing w:line="312" w:lineRule="auto"/>
        <w:rPr>
          <w:rFonts w:cs="Tahoma"/>
        </w:rPr>
      </w:pPr>
    </w:p>
    <w:p w14:paraId="644C570B" w14:textId="77777777" w:rsidR="008A71C4" w:rsidRDefault="008A71C4" w:rsidP="00255C5C">
      <w:pPr>
        <w:spacing w:line="312" w:lineRule="auto"/>
        <w:rPr>
          <w:rFonts w:cs="Tahoma"/>
        </w:rPr>
      </w:pPr>
    </w:p>
    <w:p w14:paraId="5FB43DE6" w14:textId="77777777" w:rsidR="008A71C4" w:rsidRDefault="008A71C4" w:rsidP="00255C5C">
      <w:pPr>
        <w:spacing w:line="312" w:lineRule="auto"/>
        <w:rPr>
          <w:rFonts w:cs="Tahoma"/>
        </w:rPr>
      </w:pPr>
    </w:p>
    <w:p w14:paraId="178D90AD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2E4E65" w14:textId="77777777" w:rsidR="00EB6AB6" w:rsidRDefault="00EB6AB6">
      <w:r>
        <w:separator/>
      </w:r>
    </w:p>
  </w:endnote>
  <w:endnote w:type="continuationSeparator" w:id="0">
    <w:p w14:paraId="25EA257C" w14:textId="77777777" w:rsidR="00EB6AB6" w:rsidRDefault="00EB6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73FFF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4FFECD7D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7D1E028F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40A1A" w14:textId="77777777" w:rsidR="00EB6AB6" w:rsidRDefault="00EB6AB6">
      <w:r>
        <w:separator/>
      </w:r>
    </w:p>
  </w:footnote>
  <w:footnote w:type="continuationSeparator" w:id="0">
    <w:p w14:paraId="5554CF6E" w14:textId="77777777" w:rsidR="00EB6AB6" w:rsidRDefault="00EB6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ABB13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F2A62F5" wp14:editId="18235E3F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EB6AB6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A7751"/>
    <w:rsid w:val="007C12CF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F1589"/>
    <w:rsid w:val="00D50053"/>
    <w:rsid w:val="00D53509"/>
    <w:rsid w:val="00D738A0"/>
    <w:rsid w:val="00D753BB"/>
    <w:rsid w:val="00DE6B75"/>
    <w:rsid w:val="00E8393A"/>
    <w:rsid w:val="00E85D9A"/>
    <w:rsid w:val="00EB6AB6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ED4955"/>
  <w15:docId w15:val="{585F3C27-128F-4487-BF50-E7A53567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fdeling\OA\JVI\INKOOP\01.Aanbestedingen\Voedingsmiddelen\Nieuwe%20map\Bijlage%208%20-%20Model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Bijlage 8 - Model referentieopdracht</Template>
  <TotalTime>2</TotalTime>
  <Pages>2</Pages>
  <Words>291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Westdijk, Serge</dc:creator>
  <cp:lastModifiedBy>Westdijk, Serge</cp:lastModifiedBy>
  <cp:revision>1</cp:revision>
  <dcterms:created xsi:type="dcterms:W3CDTF">2022-02-15T11:09:00Z</dcterms:created>
  <dcterms:modified xsi:type="dcterms:W3CDTF">2022-02-15T11:11:00Z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